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alias w:val="swiCurrentDate"/>
        <w:tag w:val="swiCurrentDate"/>
        <w:id w:val="-631014147"/>
        <w:placeholder>
          <w:docPart w:val="2FBEE4552DAB48668A71A8A7D11BB97E"/>
        </w:placeholder>
        <w:date w:fullDate="2025-09-15T00:00:00Z">
          <w:dateFormat w:val="MMMM d, yyyy"/>
          <w:lid w:val="en-US"/>
          <w:storeMappedDataAs w:val="dateTime"/>
          <w:calendar w:val="gregorian"/>
        </w:date>
      </w:sdtPr>
      <w:sdtContent>
        <w:p w14:paraId="6CCB807E" w14:textId="77777777" w:rsidR="001B5BE8" w:rsidRPr="00A16B68" w:rsidRDefault="001B5BE8" w:rsidP="001B5BE8">
          <w:pPr>
            <w:pStyle w:val="LetterDate"/>
            <w:jc w:val="center"/>
          </w:pPr>
          <w:r>
            <w:t>September 15, 2025</w:t>
          </w:r>
        </w:p>
      </w:sdtContent>
    </w:sdt>
    <w:sdt>
      <w:sdtPr>
        <w:alias w:val="Delivery"/>
        <w:tag w:val="Delivery"/>
        <w:id w:val="2078246770"/>
        <w:placeholder>
          <w:docPart w:val="2692F464C16E4A849277A9213DD15B03"/>
        </w:placeholder>
        <w:comboBox>
          <w:listItem w:displayText="&lt;none&gt;" w:value="&lt;none&gt;"/>
          <w:listItem w:displayText="Via Airmail" w:value="Via Airmail"/>
          <w:listItem w:displayText="Via Certified Mail" w:value="Via Certified Mail"/>
          <w:listItem w:displayText="Confidential" w:value="Confidential"/>
          <w:listItem w:displayText="Draft" w:value="Draft"/>
          <w:listItem w:displayText="Via E-mail and Regular Mail" w:value="Via E-mail and Regular Mail"/>
          <w:listItem w:displayText="Via E-mail" w:value="Via E-mail"/>
          <w:listItem w:displayText="Via Express Mail" w:value="Via Express Mail"/>
          <w:listItem w:displayText="Via Facsimile" w:value="Via Facsimile"/>
          <w:listItem w:displayText="Via Facsimile and Mail" w:value="Via Facsimile and Mail"/>
          <w:listItem w:displayText="Via Facsimile and Regular Mail" w:value="Via Facsimile and Regular Mail"/>
          <w:listItem w:displayText="Via Facsimile and Overnight Mail" w:value="Via Facsimile and Overnight Mail"/>
          <w:listItem w:displayText="Via Federal Express" w:value="Via Federal Express"/>
          <w:listItem w:displayText="Via FedEx" w:value="Via FedEx"/>
          <w:listItem w:displayText="Via Hand Delivery" w:value="Via Hand Delivery"/>
          <w:listItem w:displayText="Joint Defense Privilege" w:value="Joint Defense Privilege"/>
          <w:listItem w:displayText="Via Messenger Delivery" w:value="Via Messenger Delivery"/>
          <w:listItem w:displayText="Via Overnight Delivery" w:value="Via Overnight Delivery"/>
          <w:listItem w:displayText="Personal" w:value="Personal"/>
          <w:listItem w:displayText="Personal and Confidential" w:value="Personal and Confidential"/>
          <w:listItem w:displayText="Privileged and Confidential" w:value="Privileged and Confidential"/>
          <w:listItem w:displayText="Privileged Document" w:value="Privileged Document"/>
          <w:listItem w:displayText="Via Registered Mail" w:value="Via Registered Mail"/>
          <w:listItem w:displayText="Via Regular Mail" w:value="Via Regular Mail"/>
          <w:listItem w:displayText="Return Receipt Requested" w:value="Return Receipt Requested"/>
          <w:listItem w:displayText="Via UPS" w:value="Via UPS"/>
        </w:comboBox>
      </w:sdtPr>
      <w:sdtContent>
        <w:p w14:paraId="560D6413" w14:textId="77777777" w:rsidR="001B5BE8" w:rsidRPr="00A16B68" w:rsidRDefault="001B5BE8" w:rsidP="001B5BE8">
          <w:pPr>
            <w:pStyle w:val="DeliveryPhrase"/>
          </w:pPr>
          <w:r>
            <w:t>Via Federal Express</w:t>
          </w:r>
        </w:p>
      </w:sdtContent>
    </w:sdt>
    <w:p w14:paraId="5AC501F2" w14:textId="77777777" w:rsidR="001B5BE8" w:rsidRPr="00C32FCF" w:rsidRDefault="001B5BE8" w:rsidP="001B5BE8">
      <w:pPr>
        <w:pStyle w:val="Addressee"/>
      </w:pPr>
      <w:bookmarkStart w:id="0" w:name="To"/>
      <w:r w:rsidRPr="00C32FCF">
        <w:t>Sallie Tanner, Executive Secretary</w:t>
      </w:r>
      <w:r w:rsidRPr="00C32FCF">
        <w:br/>
        <w:t>Georgia Public Service Commission</w:t>
      </w:r>
      <w:r w:rsidRPr="00C32FCF">
        <w:br/>
        <w:t>244 Washington Street, SW</w:t>
      </w:r>
      <w:r w:rsidRPr="00C32FCF">
        <w:br/>
        <w:t>Atlanta, GA 30334</w:t>
      </w:r>
      <w:bookmarkEnd w:id="0"/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0"/>
        <w:gridCol w:w="8640"/>
      </w:tblGrid>
      <w:tr w:rsidR="001B5BE8" w:rsidRPr="00C32FCF" w14:paraId="2CD0C056" w14:textId="77777777" w:rsidTr="00364676">
        <w:tc>
          <w:tcPr>
            <w:tcW w:w="720" w:type="dxa"/>
          </w:tcPr>
          <w:p w14:paraId="52E880F9" w14:textId="77777777" w:rsidR="001B5BE8" w:rsidRPr="00C32FCF" w:rsidRDefault="001B5BE8" w:rsidP="00364676">
            <w:pPr>
              <w:pStyle w:val="Reline"/>
            </w:pPr>
            <w:bookmarkStart w:id="1" w:name="ReType"/>
            <w:r w:rsidRPr="00C32FCF">
              <w:t>Re:</w:t>
            </w:r>
          </w:p>
        </w:tc>
        <w:tc>
          <w:tcPr>
            <w:tcW w:w="8640" w:type="dxa"/>
          </w:tcPr>
          <w:p w14:paraId="3CA8A50D" w14:textId="77777777" w:rsidR="001B5BE8" w:rsidRPr="00C32FCF" w:rsidRDefault="001B5BE8" w:rsidP="00364676">
            <w:pPr>
              <w:pStyle w:val="Reline"/>
            </w:pPr>
            <w:bookmarkStart w:id="2" w:name="Re"/>
            <w:bookmarkEnd w:id="2"/>
            <w:r w:rsidRPr="00C32FCF">
              <w:t xml:space="preserve">Georgia Power Company’s Objection to Petitioner’s Motion for Leave to File Supplemental </w:t>
            </w:r>
            <w:proofErr w:type="spellStart"/>
            <w:r w:rsidRPr="00C32FCF">
              <w:t>Prefiled</w:t>
            </w:r>
            <w:proofErr w:type="spellEnd"/>
            <w:r w:rsidRPr="00C32FCF">
              <w:t xml:space="preserve"> Direct Testimony; Docket No. 55973</w:t>
            </w:r>
          </w:p>
        </w:tc>
      </w:tr>
    </w:tbl>
    <w:bookmarkEnd w:id="1"/>
    <w:p w14:paraId="5F6F6A33" w14:textId="77777777" w:rsidR="001B5BE8" w:rsidRPr="00A16B68" w:rsidRDefault="001B5BE8" w:rsidP="001B5BE8">
      <w:pPr>
        <w:pStyle w:val="Reline"/>
      </w:pPr>
      <w:r w:rsidRPr="00A16B68">
        <w:t xml:space="preserve"> </w:t>
      </w:r>
    </w:p>
    <w:p w14:paraId="504A00E4" w14:textId="77777777" w:rsidR="001B5BE8" w:rsidRPr="00A16B68" w:rsidRDefault="001B5BE8" w:rsidP="001B5BE8">
      <w:pPr>
        <w:pStyle w:val="Salutation"/>
      </w:pPr>
      <w:bookmarkStart w:id="3" w:name="Salutation"/>
      <w:r>
        <w:t>Dear Ms. Tanner:</w:t>
      </w:r>
      <w:r w:rsidRPr="00A16B68">
        <w:t xml:space="preserve"> </w:t>
      </w:r>
    </w:p>
    <w:p w14:paraId="421106EA" w14:textId="77777777" w:rsidR="001B5BE8" w:rsidRDefault="001B5BE8" w:rsidP="001B5BE8">
      <w:pPr>
        <w:pStyle w:val="BodyText"/>
        <w:rPr>
          <w:lang w:val="en-US"/>
        </w:rPr>
      </w:pPr>
      <w:bookmarkStart w:id="4" w:name="swiBeginHere"/>
      <w:bookmarkEnd w:id="3"/>
      <w:bookmarkEnd w:id="4"/>
      <w:r>
        <w:rPr>
          <w:lang w:val="en-US"/>
        </w:rPr>
        <w:t xml:space="preserve">Enclosed for filing </w:t>
      </w:r>
      <w:r w:rsidRPr="0028034D">
        <w:rPr>
          <w:lang w:val="en-US"/>
        </w:rPr>
        <w:t xml:space="preserve">is Georgia Power Company’s </w:t>
      </w:r>
      <w:r w:rsidRPr="0028034D">
        <w:t>Objection</w:t>
      </w:r>
      <w:r w:rsidRPr="00C32FCF">
        <w:t xml:space="preserve"> to Petitioner’s Motion for Leave to File Supplemental </w:t>
      </w:r>
      <w:proofErr w:type="spellStart"/>
      <w:r w:rsidRPr="00C32FCF">
        <w:t>Prefiled</w:t>
      </w:r>
      <w:proofErr w:type="spellEnd"/>
      <w:r w:rsidRPr="00C32FCF">
        <w:t xml:space="preserve"> Direct Testimony</w:t>
      </w:r>
      <w:r>
        <w:rPr>
          <w:lang w:val="en-US"/>
        </w:rPr>
        <w:t xml:space="preserve"> in the above-referenced proceeding. This response has also been filed electronically.</w:t>
      </w:r>
    </w:p>
    <w:p w14:paraId="224321EA" w14:textId="77777777" w:rsidR="001B5BE8" w:rsidRDefault="001B5BE8" w:rsidP="001B5BE8">
      <w:pPr>
        <w:pStyle w:val="BodyText"/>
        <w:rPr>
          <w:lang w:val="en-US"/>
        </w:rPr>
      </w:pPr>
      <w:r>
        <w:rPr>
          <w:lang w:val="en-US"/>
        </w:rPr>
        <w:t xml:space="preserve">Please call me </w:t>
      </w:r>
      <w:proofErr w:type="gramStart"/>
      <w:r>
        <w:rPr>
          <w:lang w:val="en-US"/>
        </w:rPr>
        <w:t>at</w:t>
      </w:r>
      <w:proofErr w:type="gramEnd"/>
      <w:r>
        <w:rPr>
          <w:lang w:val="en-US"/>
        </w:rPr>
        <w:t xml:space="preserve"> (404) 885-3475 if you have any questions regarding this filing.</w:t>
      </w:r>
    </w:p>
    <w:p w14:paraId="0478DEDC" w14:textId="77777777" w:rsidR="001B5BE8" w:rsidRPr="00A16B68" w:rsidRDefault="001B5BE8" w:rsidP="001B5BE8">
      <w:pPr>
        <w:pStyle w:val="BodyText"/>
        <w:rPr>
          <w:lang w:val="en-US"/>
        </w:rPr>
      </w:pPr>
    </w:p>
    <w:sdt>
      <w:sdtPr>
        <w:alias w:val="Closing"/>
        <w:tag w:val="Closing"/>
        <w:id w:val="-1159065676"/>
        <w:placeholder>
          <w:docPart w:val="8441CC1DB58C4317BFF5E3B96154F3B2"/>
        </w:placeholder>
        <w:comboBox>
          <w:listItem w:displayText="Best regards," w:value="Best regards,"/>
          <w:listItem w:displayText="Best wishes," w:value="Best wishes,"/>
          <w:listItem w:displayText="Cordially," w:value="Cordially,"/>
          <w:listItem w:displayText="Regards," w:value="Regards,"/>
          <w:listItem w:displayText="Respectfully submitted," w:value="Respectfully submitted,"/>
          <w:listItem w:displayText="Respectfully yours," w:value="Respectfully yours,"/>
          <w:listItem w:displayText="Sincerely yours," w:value="Sincerely yours,"/>
          <w:listItem w:displayText="Sincerely," w:value="Sincerely,"/>
          <w:listItem w:displayText="Very truly yours," w:value="Very truly yours,"/>
        </w:comboBox>
      </w:sdtPr>
      <w:sdtContent>
        <w:p w14:paraId="2C0A5106" w14:textId="77777777" w:rsidR="001B5BE8" w:rsidRPr="00A16B68" w:rsidRDefault="001B5BE8" w:rsidP="001B5BE8">
          <w:pPr>
            <w:pStyle w:val="Closing"/>
            <w:ind w:left="4320"/>
          </w:pPr>
          <w:r>
            <w:t>Sincerely,</w:t>
          </w:r>
        </w:p>
      </w:sdtContent>
    </w:sdt>
    <w:p w14:paraId="22D32860" w14:textId="77777777" w:rsidR="001B5BE8" w:rsidRPr="00A16B68" w:rsidRDefault="001B5BE8" w:rsidP="001B5BE8">
      <w:pPr>
        <w:pStyle w:val="FirmName"/>
        <w:ind w:left="4320"/>
        <w:rPr>
          <w:vanish/>
        </w:rPr>
      </w:pPr>
      <w:bookmarkStart w:id="5" w:name="ckbFirmName"/>
      <w:bookmarkEnd w:id="5"/>
    </w:p>
    <w:p w14:paraId="19C0B282" w14:textId="77777777" w:rsidR="001B5BE8" w:rsidRPr="00A16B68" w:rsidRDefault="001B5BE8" w:rsidP="001B5BE8">
      <w:pPr>
        <w:pStyle w:val="SignerNames"/>
        <w:spacing w:before="720"/>
        <w:ind w:left="4320"/>
      </w:pPr>
      <w:bookmarkStart w:id="6" w:name="ckbByLine"/>
      <w:bookmarkStart w:id="7" w:name="From"/>
      <w:bookmarkEnd w:id="6"/>
      <w:r>
        <w:t>Steven J. Hewitson</w:t>
      </w:r>
    </w:p>
    <w:p w14:paraId="108CF195" w14:textId="77777777" w:rsidR="001B5BE8" w:rsidRPr="00A16B68" w:rsidRDefault="001B5BE8" w:rsidP="001B5BE8">
      <w:pPr>
        <w:pStyle w:val="LetterSignatureSub"/>
      </w:pPr>
      <w:bookmarkStart w:id="8" w:name="Initials"/>
      <w:bookmarkEnd w:id="7"/>
    </w:p>
    <w:bookmarkEnd w:id="8"/>
    <w:p w14:paraId="0A1C9821" w14:textId="77777777" w:rsidR="001B5BE8" w:rsidRPr="00A16B68" w:rsidRDefault="001B5BE8" w:rsidP="001B5BE8">
      <w:pPr>
        <w:pStyle w:val="LetterSignatureSub"/>
        <w:rPr>
          <w:vanish/>
        </w:rPr>
      </w:pPr>
      <w:r>
        <w:t>Enclosure</w:t>
      </w:r>
      <w:sdt>
        <w:sdtPr>
          <w:rPr>
            <w:vanish/>
          </w:rPr>
          <w:alias w:val="Enclosure"/>
          <w:tag w:val="Enclosure"/>
          <w:id w:val="499620168"/>
          <w:placeholder>
            <w:docPart w:val="62D565E9666541C1B245AAC6F57D1FAD"/>
          </w:placeholder>
          <w:comboBox/>
        </w:sdtPr>
        <w:sdtContent>
          <w:r w:rsidRPr="00A16B68">
            <w:rPr>
              <w:vanish/>
            </w:rPr>
            <w:t xml:space="preserve"> </w:t>
          </w:r>
        </w:sdtContent>
      </w:sdt>
    </w:p>
    <w:p w14:paraId="504223D0" w14:textId="77777777" w:rsidR="002C2696" w:rsidRDefault="002C2696" w:rsidP="00BA2FF8"/>
    <w:sectPr w:rsidR="002C2696" w:rsidSect="002C26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2304" w:right="1440" w:bottom="1440" w:left="1440" w:header="720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2AF6A" w14:textId="77777777" w:rsidR="00F7058E" w:rsidRDefault="00F7058E">
      <w:r>
        <w:separator/>
      </w:r>
    </w:p>
  </w:endnote>
  <w:endnote w:type="continuationSeparator" w:id="0">
    <w:p w14:paraId="0E2EC862" w14:textId="77777777" w:rsidR="00F7058E" w:rsidRDefault="00F70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E7234" w14:textId="77777777" w:rsidR="002C2696" w:rsidRDefault="002C2696" w:rsidP="002C26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050A8" w14:textId="77777777" w:rsidR="002C2696" w:rsidRDefault="002C2696" w:rsidP="002C26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A215E" w14:textId="77777777" w:rsidR="002C2696" w:rsidRDefault="002C2696" w:rsidP="002C26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60BB3" w14:textId="77777777" w:rsidR="00F7058E" w:rsidRDefault="00F7058E">
      <w:r>
        <w:separator/>
      </w:r>
    </w:p>
  </w:footnote>
  <w:footnote w:type="continuationSeparator" w:id="0">
    <w:p w14:paraId="68BFC452" w14:textId="77777777" w:rsidR="00F7058E" w:rsidRDefault="00F705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CCBA2" w14:textId="77777777" w:rsidR="002C2696" w:rsidRDefault="002C2696" w:rsidP="002C26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874B5" w14:textId="2EC80878" w:rsidR="002C2696" w:rsidRPr="002C2696" w:rsidRDefault="002C2696" w:rsidP="002C2696">
    <w:pPr>
      <w:pStyle w:val="HeaderDeliveryPhrase"/>
      <w:rPr>
        <w:vanish/>
      </w:rPr>
    </w:pPr>
    <w:r w:rsidRPr="002C2696">
      <w:rPr>
        <w:vanish/>
      </w:rPr>
      <w:fldChar w:fldCharType="begin"/>
    </w:r>
    <w:r w:rsidRPr="002C2696">
      <w:rPr>
        <w:vanish/>
      </w:rPr>
      <w:instrText xml:space="preserve"> STYLEREF  "Delivery Phrase"  \* MERGEFORMAT </w:instrText>
    </w:r>
    <w:r w:rsidRPr="002C2696">
      <w:rPr>
        <w:vanish/>
      </w:rPr>
      <w:fldChar w:fldCharType="separate"/>
    </w:r>
    <w:r w:rsidR="00D53CF1">
      <w:rPr>
        <w:noProof/>
        <w:vanish/>
      </w:rPr>
      <w:t>Via Federal Express</w:t>
    </w:r>
    <w:r w:rsidRPr="002C2696">
      <w:rPr>
        <w:vanish/>
      </w:rPr>
      <w:fldChar w:fldCharType="end"/>
    </w:r>
    <w:bookmarkStart w:id="9" w:name="ckbDeliveryHeader"/>
    <w:bookmarkEnd w:id="9"/>
  </w:p>
  <w:p w14:paraId="3CE203D1" w14:textId="77777777" w:rsidR="002C2696" w:rsidRPr="002C2696" w:rsidRDefault="002C2696" w:rsidP="002C2696">
    <w:pPr>
      <w:pStyle w:val="Header"/>
      <w:rPr>
        <w:b/>
      </w:rPr>
    </w:pPr>
    <w:bookmarkStart w:id="10" w:name="ToInHeader"/>
    <w:bookmarkEnd w:id="10"/>
  </w:p>
  <w:p w14:paraId="45B94E61" w14:textId="69528397" w:rsidR="002C2696" w:rsidRPr="00A9049A" w:rsidRDefault="002C2696" w:rsidP="002C2696">
    <w:pPr>
      <w:pStyle w:val="Header"/>
    </w:pPr>
    <w:fldSimple w:instr=" STYLEREF &quot;Letter Date&quot; \* MERGEFORMAT ">
      <w:r w:rsidR="00D53CF1">
        <w:rPr>
          <w:noProof/>
        </w:rPr>
        <w:t>January 3, 2025</w:t>
      </w:r>
    </w:fldSimple>
  </w:p>
  <w:p w14:paraId="7100B6D4" w14:textId="116ED7F7" w:rsidR="002C2696" w:rsidRDefault="002C2696" w:rsidP="002C2696">
    <w:pPr>
      <w:pStyle w:val="Header"/>
      <w:spacing w:after="480"/>
    </w:pPr>
    <w:r w:rsidRPr="00A9049A">
      <w:t xml:space="preserve">Page </w:t>
    </w:r>
    <w:r w:rsidRPr="00A9049A">
      <w:fldChar w:fldCharType="begin"/>
    </w:r>
    <w:r w:rsidRPr="00A9049A">
      <w:instrText xml:space="preserve"> PAGE \* MERGEFORMAT </w:instrText>
    </w:r>
    <w:r w:rsidRPr="00A9049A">
      <w:fldChar w:fldCharType="separate"/>
    </w:r>
    <w:r>
      <w:t>1</w:t>
    </w:r>
    <w:r w:rsidRPr="00A9049A">
      <w:fldChar w:fldCharType="end"/>
    </w:r>
    <w:r>
      <w:rPr>
        <w:noProof/>
      </w:rPr>
      <w:drawing>
        <wp:anchor distT="0" distB="0" distL="114300" distR="114300" simplePos="0" relativeHeight="251673600" behindDoc="0" locked="0" layoutInCell="1" allowOverlap="1" wp14:anchorId="4372C9D1" wp14:editId="25B538DC">
          <wp:simplePos x="0" y="0"/>
          <wp:positionH relativeFrom="rightMargin">
            <wp:posOffset>-1325880</wp:posOffset>
          </wp:positionH>
          <wp:positionV relativeFrom="page">
            <wp:posOffset>320040</wp:posOffset>
          </wp:positionV>
          <wp:extent cx="1326264" cy="438912"/>
          <wp:effectExtent l="0" t="0" r="7620" b="0"/>
          <wp:wrapNone/>
          <wp:docPr id="2117186095" name="Picture 2" descr="A close-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7186095" name="Picture 2" descr="A close-up of a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6264" cy="438912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72576" behindDoc="0" locked="0" layoutInCell="1" allowOverlap="1" wp14:anchorId="6FE0C026" wp14:editId="7FBD04D2">
              <wp:simplePos x="0" y="0"/>
              <wp:positionH relativeFrom="page">
                <wp:posOffset>923290</wp:posOffset>
              </wp:positionH>
              <wp:positionV relativeFrom="page">
                <wp:posOffset>1225550</wp:posOffset>
              </wp:positionV>
              <wp:extent cx="5943600" cy="0"/>
              <wp:effectExtent l="8890" t="6350" r="10160" b="12700"/>
              <wp:wrapNone/>
              <wp:docPr id="2058979420" name="Straight Connector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91DA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2302997" id="Straight Connector 9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from="72.7pt,96.5pt" to="540.7pt,9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" strokecolor="#0091da" strokeweight=".5pt">
              <v:stroke joinstyle="miter"/>
              <o:lock v:ext="edit" shapetype="f"/>
              <w10:wrap anchorx="page" anchory="page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BE9A2" w14:textId="36050D2D" w:rsidR="002C2696" w:rsidRDefault="002C2696" w:rsidP="002C2696">
    <w:pPr>
      <w:pStyle w:val="Header"/>
      <w:spacing w:after="1320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0EEE7513" wp14:editId="35F93F7A">
              <wp:simplePos x="0" y="0"/>
              <wp:positionH relativeFrom="page">
                <wp:posOffset>914400</wp:posOffset>
              </wp:positionH>
              <wp:positionV relativeFrom="page">
                <wp:posOffset>381000</wp:posOffset>
              </wp:positionV>
              <wp:extent cx="4114800" cy="841375"/>
              <wp:effectExtent l="0" t="0" r="0" b="0"/>
              <wp:wrapNone/>
              <wp:docPr id="226644362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14800" cy="841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BEF5E8" w14:textId="77777777" w:rsidR="002C2696" w:rsidRPr="00AA7992" w:rsidRDefault="002C2696" w:rsidP="002C2696">
                          <w:pPr>
                            <w:pStyle w:val="HeaderLtrhead"/>
                          </w:pPr>
                          <w:r>
                            <w:t>Troutman Pepper Locke LLP</w:t>
                          </w:r>
                        </w:p>
                        <w:p w14:paraId="25ECA1D2" w14:textId="14B5CB9A" w:rsidR="002C2696" w:rsidRPr="002C2696" w:rsidRDefault="002C2696" w:rsidP="002C2696">
                          <w:pPr>
                            <w:pStyle w:val="HeaderLtrhead"/>
                          </w:pPr>
                          <w:bookmarkStart w:id="11" w:name="swiOFStreetHorizontal"/>
                          <w:r>
                            <w:t>Bank of America Plaza, 600 Peachtree Street NE, Suite 3000</w:t>
                          </w:r>
                          <w:bookmarkEnd w:id="11"/>
                        </w:p>
                        <w:p w14:paraId="0208B548" w14:textId="64E5F592" w:rsidR="002C2696" w:rsidRPr="002C2696" w:rsidRDefault="002C2696" w:rsidP="002C2696">
                          <w:pPr>
                            <w:pStyle w:val="HeaderLtrhead"/>
                          </w:pPr>
                          <w:bookmarkStart w:id="12" w:name="swiOFAutoCityStateZipCountryHoriz"/>
                          <w:r>
                            <w:t>Atlanta, GA 30308</w:t>
                          </w:r>
                          <w:bookmarkEnd w:id="12"/>
                        </w:p>
                        <w:p w14:paraId="231F4348" w14:textId="77777777" w:rsidR="002C2696" w:rsidRPr="00726D57" w:rsidRDefault="002C2696" w:rsidP="002C2696">
                          <w:pPr>
                            <w:pStyle w:val="HeaderLtrhead"/>
                          </w:pPr>
                        </w:p>
                        <w:p w14:paraId="0164D683" w14:textId="77777777" w:rsidR="002C2696" w:rsidRPr="008A10B3" w:rsidRDefault="002C2696" w:rsidP="002C2696">
                          <w:pPr>
                            <w:pStyle w:val="HeaderLtrhead"/>
                          </w:pPr>
                          <w:r>
                            <w:t>troutman</w:t>
                          </w:r>
                          <w:r w:rsidRPr="008A10B3">
                            <w:t>.com</w:t>
                          </w:r>
                        </w:p>
                        <w:p w14:paraId="1486104C" w14:textId="77777777" w:rsidR="002C2696" w:rsidRPr="00B06E69" w:rsidRDefault="002C2696" w:rsidP="002C2696">
                          <w:pPr>
                            <w:spacing w:line="264" w:lineRule="auto"/>
                            <w:jc w:val="right"/>
                            <w:rPr>
                              <w:szCs w:val="13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EE7513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1in;margin-top:30pt;width:324pt;height:66.2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" filled="f" stroked="f">
              <v:textbox inset="0,0,0,0">
                <w:txbxContent>
                  <w:p w14:paraId="51BEF5E8" w14:textId="77777777" w:rsidR="002C2696" w:rsidRPr="00AA7992" w:rsidRDefault="002C2696" w:rsidP="002C2696">
                    <w:pPr>
                      <w:pStyle w:val="HeaderLtrhead"/>
                    </w:pPr>
                    <w:r>
                      <w:t>Troutman Pepper Locke LLP</w:t>
                    </w:r>
                  </w:p>
                  <w:p w14:paraId="25ECA1D2" w14:textId="14B5CB9A" w:rsidR="002C2696" w:rsidRPr="002C2696" w:rsidRDefault="002C2696" w:rsidP="002C2696">
                    <w:pPr>
                      <w:pStyle w:val="HeaderLtrhead"/>
                    </w:pPr>
                    <w:bookmarkStart w:id="13" w:name="swiOFStreetHorizontal"/>
                    <w:r>
                      <w:t>Bank of America Plaza, 600 Peachtree Street NE, Suite 3000</w:t>
                    </w:r>
                    <w:bookmarkEnd w:id="13"/>
                  </w:p>
                  <w:p w14:paraId="0208B548" w14:textId="64E5F592" w:rsidR="002C2696" w:rsidRPr="002C2696" w:rsidRDefault="002C2696" w:rsidP="002C2696">
                    <w:pPr>
                      <w:pStyle w:val="HeaderLtrhead"/>
                    </w:pPr>
                    <w:bookmarkStart w:id="14" w:name="swiOFAutoCityStateZipCountryHoriz"/>
                    <w:r>
                      <w:t>Atlanta, GA 30308</w:t>
                    </w:r>
                    <w:bookmarkEnd w:id="14"/>
                  </w:p>
                  <w:p w14:paraId="231F4348" w14:textId="77777777" w:rsidR="002C2696" w:rsidRPr="00726D57" w:rsidRDefault="002C2696" w:rsidP="002C2696">
                    <w:pPr>
                      <w:pStyle w:val="HeaderLtrhead"/>
                    </w:pPr>
                  </w:p>
                  <w:p w14:paraId="0164D683" w14:textId="77777777" w:rsidR="002C2696" w:rsidRPr="008A10B3" w:rsidRDefault="002C2696" w:rsidP="002C2696">
                    <w:pPr>
                      <w:pStyle w:val="HeaderLtrhead"/>
                    </w:pPr>
                    <w:r>
                      <w:t>troutman</w:t>
                    </w:r>
                    <w:r w:rsidRPr="008A10B3">
                      <w:t>.com</w:t>
                    </w:r>
                  </w:p>
                  <w:p w14:paraId="1486104C" w14:textId="77777777" w:rsidR="002C2696" w:rsidRPr="00B06E69" w:rsidRDefault="002C2696" w:rsidP="002C2696">
                    <w:pPr>
                      <w:spacing w:line="264" w:lineRule="auto"/>
                      <w:jc w:val="right"/>
                      <w:rPr>
                        <w:szCs w:val="13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675"/>
      <w:gridCol w:w="4675"/>
    </w:tblGrid>
    <w:tr w:rsidR="002C2696" w:rsidRPr="002C2696" w14:paraId="00108415" w14:textId="77777777" w:rsidTr="00373028">
      <w:trPr>
        <w:trHeight w:val="1152"/>
      </w:trPr>
      <w:tc>
        <w:tcPr>
          <w:tcW w:w="4675" w:type="dxa"/>
        </w:tcPr>
        <w:p w14:paraId="5E8BBB20" w14:textId="77777777" w:rsidR="002C2696" w:rsidRPr="002C2696" w:rsidRDefault="002C2696" w:rsidP="002C2696">
          <w:pPr>
            <w:pStyle w:val="HeaderAuthorDetails"/>
            <w:rPr>
              <w:b/>
            </w:rPr>
          </w:pPr>
          <w:bookmarkStart w:id="15" w:name="FromDetails"/>
          <w:r w:rsidRPr="002C2696">
            <w:rPr>
              <w:b/>
            </w:rPr>
            <w:t>Steven J. Hewitson</w:t>
          </w:r>
        </w:p>
        <w:p w14:paraId="0DAECFC6" w14:textId="0440F439" w:rsidR="002C2696" w:rsidRPr="00D53CF1" w:rsidRDefault="002C2696" w:rsidP="002C2696">
          <w:pPr>
            <w:pStyle w:val="HeaderAuthorDetails"/>
          </w:pPr>
          <w:r w:rsidRPr="002C2696">
            <w:t>steven.hewitson@troutman.com</w:t>
          </w:r>
          <w:bookmarkEnd w:id="15"/>
        </w:p>
      </w:tc>
      <w:tc>
        <w:tcPr>
          <w:tcW w:w="4675" w:type="dxa"/>
        </w:tcPr>
        <w:p w14:paraId="0665879F" w14:textId="77777777" w:rsidR="002C2696" w:rsidRPr="002C2696" w:rsidRDefault="002C2696" w:rsidP="002C2696">
          <w:pPr>
            <w:pStyle w:val="HeaderAuthorDetails"/>
            <w:jc w:val="right"/>
          </w:pPr>
        </w:p>
      </w:tc>
    </w:tr>
  </w:tbl>
  <w:p w14:paraId="14A7B847" w14:textId="32BBD083" w:rsidR="002C2696" w:rsidRPr="00726D57" w:rsidRDefault="002C2696" w:rsidP="002C2696">
    <w:pPr>
      <w:pStyle w:val="Header"/>
    </w:pPr>
    <w:r>
      <w:rPr>
        <w:noProof/>
      </w:rPr>
      <w:drawing>
        <wp:anchor distT="0" distB="0" distL="114300" distR="114300" simplePos="0" relativeHeight="251670528" behindDoc="0" locked="0" layoutInCell="1" allowOverlap="1" wp14:anchorId="01553A70" wp14:editId="3DAF9620">
          <wp:simplePos x="0" y="0"/>
          <wp:positionH relativeFrom="rightMargin">
            <wp:posOffset>-1673225</wp:posOffset>
          </wp:positionH>
          <wp:positionV relativeFrom="page">
            <wp:posOffset>320040</wp:posOffset>
          </wp:positionV>
          <wp:extent cx="1691640" cy="557784"/>
          <wp:effectExtent l="0" t="0" r="3810" b="0"/>
          <wp:wrapNone/>
          <wp:docPr id="538868377" name="Picture 1" descr="A blue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8868377" name="Picture 1" descr="A blue text on a white background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1640" cy="5577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69504" behindDoc="0" locked="0" layoutInCell="1" allowOverlap="1" wp14:anchorId="6D0E1EC2" wp14:editId="4564451A">
              <wp:simplePos x="0" y="0"/>
              <wp:positionH relativeFrom="page">
                <wp:posOffset>923290</wp:posOffset>
              </wp:positionH>
              <wp:positionV relativeFrom="page">
                <wp:posOffset>1225550</wp:posOffset>
              </wp:positionV>
              <wp:extent cx="5943600" cy="0"/>
              <wp:effectExtent l="8890" t="6350" r="10160" b="12700"/>
              <wp:wrapNone/>
              <wp:docPr id="1045966300" name="Straight Connector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91DA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2BF5BCE" id="Straight Connector 7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from="72.7pt,96.5pt" to="540.7pt,9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" strokecolor="#0091da" strokeweight=".5pt">
              <v:stroke joinstyle="miter"/>
              <o:lock v:ext="edit" shapetype="f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603B8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920513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91082F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B701A2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0802B3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112E2A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7B09A7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A0C74B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22CED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4A8F68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953732"/>
    <w:multiLevelType w:val="multilevel"/>
    <w:tmpl w:val="7A162BD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7AB7103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898003665">
    <w:abstractNumId w:val="10"/>
  </w:num>
  <w:num w:numId="2" w16cid:durableId="1833833070">
    <w:abstractNumId w:val="11"/>
  </w:num>
  <w:num w:numId="3" w16cid:durableId="1958292214">
    <w:abstractNumId w:val="9"/>
  </w:num>
  <w:num w:numId="4" w16cid:durableId="1413432401">
    <w:abstractNumId w:val="7"/>
  </w:num>
  <w:num w:numId="5" w16cid:durableId="1865287754">
    <w:abstractNumId w:val="6"/>
  </w:num>
  <w:num w:numId="6" w16cid:durableId="314185097">
    <w:abstractNumId w:val="5"/>
  </w:num>
  <w:num w:numId="7" w16cid:durableId="2111316623">
    <w:abstractNumId w:val="4"/>
  </w:num>
  <w:num w:numId="8" w16cid:durableId="379092711">
    <w:abstractNumId w:val="8"/>
  </w:num>
  <w:num w:numId="9" w16cid:durableId="1002732770">
    <w:abstractNumId w:val="3"/>
  </w:num>
  <w:num w:numId="10" w16cid:durableId="386034049">
    <w:abstractNumId w:val="2"/>
  </w:num>
  <w:num w:numId="11" w16cid:durableId="293415737">
    <w:abstractNumId w:val="1"/>
  </w:num>
  <w:num w:numId="12" w16cid:durableId="1074207926">
    <w:abstractNumId w:val="0"/>
  </w:num>
  <w:num w:numId="13" w16cid:durableId="1767460967">
    <w:abstractNumId w:val="0"/>
  </w:num>
  <w:num w:numId="14" w16cid:durableId="567231701">
    <w:abstractNumId w:val="1"/>
  </w:num>
  <w:num w:numId="15" w16cid:durableId="582687516">
    <w:abstractNumId w:val="2"/>
  </w:num>
  <w:num w:numId="16" w16cid:durableId="1697537525">
    <w:abstractNumId w:val="3"/>
  </w:num>
  <w:num w:numId="17" w16cid:durableId="717362968">
    <w:abstractNumId w:val="8"/>
  </w:num>
  <w:num w:numId="18" w16cid:durableId="765418893">
    <w:abstractNumId w:val="4"/>
  </w:num>
  <w:num w:numId="19" w16cid:durableId="608662644">
    <w:abstractNumId w:val="5"/>
  </w:num>
  <w:num w:numId="20" w16cid:durableId="1954287748">
    <w:abstractNumId w:val="6"/>
  </w:num>
  <w:num w:numId="21" w16cid:durableId="506215861">
    <w:abstractNumId w:val="7"/>
  </w:num>
  <w:num w:numId="22" w16cid:durableId="2579119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pfile" w:val="Letter.mbp"/>
    <w:docVar w:name="CustomProperty_1_AuthorAdmittedLetterhead" w:val="??"/>
    <w:docVar w:name="CustomProperty_1_AuthorEmailLetterhead" w:val="barbara.williams@troutman.com??barbara.williams@troutman.com"/>
    <w:docVar w:name="CustomProperty_1_AuthorFaxLetterhead" w:val="404.885.3900??404.885.3900"/>
    <w:docVar w:name="CustomProperty_1_AuthorIntlFax" w:val="??"/>
    <w:docVar w:name="CustomProperty_1_AuthorIntlPhone" w:val="??"/>
    <w:docVar w:name="CustomProperty_1_AuthorNameChineseLetterhead" w:val="??"/>
    <w:docVar w:name="CustomProperty_1_AuthorPhoneLetterhead" w:val="404.885.3931??404.885.3931"/>
    <w:docVar w:name="CustomProperty_1_AuthorTitleLetterhead" w:val="Enterprise Applications Engineer III??Enterprise Applications Engineer III"/>
    <w:docVar w:name="CustomProperty_1_FullTypistInitials" w:val="??"/>
    <w:docVar w:name="CustomProperty_1_IncludeByLine" w:val="1??1"/>
    <w:docVar w:name="CustomProperty_1_LetterheadAdmittedIn2" w:val="??"/>
    <w:docVar w:name="Letter_1_Alignment" w:val="0"/>
    <w:docVar w:name="Letter_1_Author" w:val="105598"/>
    <w:docVar w:name="Letter_1_Author2" w:val="106333"/>
    <w:docVar w:name="Letter_1_AuthorFirmName" w:val="Troutman Pepper Hamilton Sanders LLP"/>
    <w:docVar w:name="Letter_1_AuthorFirmSlogan" w:val="Attorneys at Law"/>
    <w:docVar w:name="Letter_1_AuthorInitials" w:val="baw"/>
    <w:docVar w:name="Letter_1_AuthorName" w:val="Barbara Williams"/>
    <w:docVar w:name="Letter_1_AuthorName2" w:val="David C. Mancini"/>
    <w:docVar w:name="Letter_1_AuthorTitle" w:val="Enterprise Applications Engineer III"/>
    <w:docVar w:name="Letter_1_AuthorTitle2" w:val="Professional Development Partner"/>
    <w:docVar w:name="Letter_1_BCC" w:val="File"/>
    <w:docVar w:name="Letter_1_CC" w:val="Mr. Elba's Agent"/>
    <w:docVar w:name="Letter_1_ClosingPhrase" w:val="Sincerely,"/>
    <w:docVar w:name="Letter_1_DateType" w:val="mmmm d, yyyy"/>
    <w:docVar w:name="Letter_1_DeliveryPhrases" w:val="Draft"/>
    <w:docVar w:name="Letter_1_ElectronicSignerName" w:val="Barbara Williams"/>
    <w:docVar w:name="Letter_1_Enclosures" w:val="Attachments"/>
    <w:docVar w:name="Letter_1_FirstLineIndent" w:val="0"/>
    <w:docVar w:name="Letter_1_FontName" w:val="Arial"/>
    <w:docVar w:name="Letter_1_FontSize" w:val="11"/>
    <w:docVar w:name="Letter_1_HeaderAdditionalText" w:val="Mr. Idris Elba"/>
    <w:docVar w:name="Letter_1_HeaderDeliveryPhrases" w:val="-1"/>
    <w:docVar w:name="Letter_1_HeaderDeliveryPhrases2" w:val="0"/>
    <w:docVar w:name="Letter_1_IncludeAuthorTitle" w:val="-1"/>
    <w:docVar w:name="Letter_1_IncludeFirmName" w:val="-1"/>
    <w:docVar w:name="Letter_1_InsertType" w:val="0"/>
    <w:docVar w:name="Letter_1_Recipients" w:val="Mr. Idris Elba|vbcr|_x000a_Actor|vbcr|_x000a_111 Any Street,|vbcr|_x000a_Hollywood, CA  11111"/>
    <w:docVar w:name="Letter_1_Reline" w:val="New Script to Read"/>
    <w:docVar w:name="Letter_1_RelineFormatValues" w:val="0"/>
    <w:docVar w:name="Letter_1_Salutation" w:val="Dear Mr. Elba:"/>
    <w:docVar w:name="Letter_1_TypistInitials" w:val="baw"/>
    <w:docVar w:name="Letter_1_UnderlineRelineAll" w:val="False"/>
    <w:docVar w:name="Letter_1_UseElectronicSignature" w:val="False"/>
    <w:docVar w:name="Letter_1_UserRecipientTableThreshold" w:val="0"/>
    <w:docVar w:name="LetterLH_1_Author" w:val="105598"/>
    <w:docVar w:name="LetterLH_1_Author2" w:val="106333"/>
    <w:docVar w:name="LetterLH_1_IncludeLetterheadAdmittedIn" w:val="-1"/>
    <w:docVar w:name="LetterLH_1_IncludeLetterheadCustom1" w:val="0"/>
    <w:docVar w:name="LetterLH_1_IncludeLetterheadCustom2" w:val="0"/>
    <w:docVar w:name="LetterLH_1_IncludeLetterheadCustom3" w:val="0"/>
    <w:docVar w:name="LetterLH_1_IncludeLetterheadEMail" w:val="-1"/>
    <w:docVar w:name="LetterLH_1_IncludeLetterheadFax" w:val="-1"/>
    <w:docVar w:name="LetterLH_1_IncludeLetterheadName" w:val="-1"/>
    <w:docVar w:name="LetterLH_1_IncludeLetterheadPhone" w:val="-1"/>
    <w:docVar w:name="LetterLH_1_IncludeLetterheadTitle" w:val="-1"/>
    <w:docVar w:name="LetterLH_1_LetterheadAddress" w:val="600 Peachtree Street NE, Suite 3000|vbcr|Atlanta, GA  30308-2216"/>
    <w:docVar w:name="LetterLH_1_LetterheadAdmittedIn2" w:val="Admitted in: DC, MD, TX, VA"/>
    <w:docVar w:name="LetterLH_1_LetterheadEMail" w:val="barbara.williams@troutman.com"/>
    <w:docVar w:name="LetterLH_1_LetterheadEMail2" w:val="david.mancini@troutman.com"/>
    <w:docVar w:name="LetterLH_1_LetterheadFax" w:val="404.885.3900"/>
    <w:docVar w:name="LetterLH_1_LetterheadFax2" w:val="202.274.2994"/>
    <w:docVar w:name="LetterLH_1_LetterheadFirmAddress1" w:val="Bank of America Plaza"/>
    <w:docVar w:name="LetterLH_1_LetterheadFirmAddress2" w:val="600 Peachtree Street NE"/>
    <w:docVar w:name="LetterLH_1_LetterheadFirmAddress3" w:val="Suite 3000"/>
    <w:docVar w:name="LetterLH_1_LetterheadFirmCity" w:val="Atlanta"/>
    <w:docVar w:name="LetterLH_1_LetterheadFirmCountry" w:val="U.S.A."/>
    <w:docVar w:name="LetterLH_1_LetterheadFirmDisplayName" w:val="Atlanta"/>
    <w:docVar w:name="LetterLH_1_LetterheadFirmFax" w:val="404.885.3900"/>
    <w:docVar w:name="LetterLH_1_LetterheadFirmName" w:val="Troutman Pepper Hamilton Sanders LLP"/>
    <w:docVar w:name="LetterLH_1_LetterheadFirmPhone" w:val="404.885.3000"/>
    <w:docVar w:name="LetterLH_1_LetterheadFirmSlogan" w:val="Attorneys at Law"/>
    <w:docVar w:name="LetterLH_1_LetterheadFirmState" w:val="Georgia"/>
    <w:docVar w:name="LetterLH_1_LetterheadFirmStateAbbr" w:val="GA"/>
    <w:docVar w:name="LetterLH_1_LetterheadFirmURL" w:val="troutman.com"/>
    <w:docVar w:name="LetterLH_1_LetterheadFirmZip" w:val="30308-2216"/>
    <w:docVar w:name="LetterLH_1_LetterheadName" w:val="Barbara Williams"/>
    <w:docVar w:name="LetterLH_1_LetterheadName2" w:val="David C. Mancini"/>
    <w:docVar w:name="LetterLH_1_LetterheadPhone" w:val="404.885.3931"/>
    <w:docVar w:name="LetterLH_1_LetterheadPhone2" w:val="202.274.2840"/>
    <w:docVar w:name="LetterLH_1_LetterheadTitle" w:val="Enterprise Applications Engineer III"/>
    <w:docVar w:name="LetterLH_1_LetterheadTitle2" w:val="Professional Development Partner"/>
    <w:docVar w:name="LetterLH_1_LetterheadType" w:val="31"/>
    <w:docVar w:name="liInnovaVariables" w:val="c=swiCurrentDate`c=Delivery`c=Closing`c=Enclosure`b=From`b=FromDetails`b=Initials`b=ReType`b=Salutation`b=swiBeginHere`b=swiOFAutoCityStateZipCountryHoriz`b=swiOFStreetHorizontal`b=To`b=ToInHeader`b=Re`v=SWOtherInfo`v=SWCLCString1`v=SWCLCContacts`v=SWBasicControls`"/>
    <w:docVar w:name="ReUseAuthor" w:val="105598|Williams, Barbara|barbara.williams@troutman.com|404.885.3900|Barbara|Barbara Williams|Barbara Williams|||False|Williams||8|404.885.3931|Enterprise Applications Engineer III|zzmpAdmittedIn??|fldNameChinese??|fldPhoneInt??|fldFaxInt??"/>
    <w:docVar w:name="ReuseAuthorOptions" w:val="fldID??-8|fldLastEditTime??4/27/2009 12:24:03 PM|cmbLetterheadType??31|cmbDateType??mmmm d, yyyy|chkIncludeLetterheadName??-1|chkIncludeLetterheadPhone??0|chkIncludeLetterheadEMail??-1|chkIncludeLetterheadTitle??0|chkIncludeLetterheadFax??0|chkIncludeLetterheadAdmittedIn??0|chkIncludeLetterheadCustom1??0|chkIncludeLetterheadCustom2??0|chkIncludeLetterheadCustom3??0|cmbClosingPhrases??Sincerely,|chkIncludeAuthorTitle??0|chkIncludeFirmName??0|cmbNormalFontName??Arial|spnNormalFontSize??11|cmbBodyTextAlignment??0|spnBodyTextFirstLineIndent??0|chkCenterDeliveryPhrases??0|chkElectronicSignature??0"/>
    <w:docVar w:name="SWBasicControls" w:val="TPHS Letter=`liLogo=`txtYourRef=`txtOurRef=`labYourRef=Your Ref`labOurRef=Our Ref`labLondonRef=London Reference:`LetterType=Firm Letter`ckbDeliveryHeader=&lt;ControlFalseAction:HidePara&gt;`ReType=│Standard Re line`ckbAuthorAdmitted=&lt;ControlFalseAction:none&gt;`ckbAuthorFax=&lt;ControlFalseAction:HidePara&gt;`ckbAuthorEmail=steven.hewitson@troutman.com`ckbAuthorPhone=&lt;ControlFalseAction:HidePara&gt;`ckbAuthorTitle=&lt;ControlFalseAction:HidePara&gt;`ckbByLine=&lt;ControlFalseAction:HidePara&gt;`ckbFirmName=&lt;ControlFalseAction:HidePara&gt;`ckbDeliveryCentered=&lt;ControlFalseAction:none&gt;`OpenQF=`SaveQF=`Delivery=│Via FedEx`Initials=SJH`Re=`Closing=Best regards,`Enclosure=&lt;none&gt;`Office=Atlanta`Salutation=`CancelButton=Cancel `OKButton=OK`lblSigBlock=Signature &amp;Block:`lblLetterType=T&amp;ype of Letter:`lblFrom=&amp;Author(s):`lblDeliveryMethod=Deli&amp;very Phrases:`lblTo=&amp;To:`lblCC=&amp;CC:`lblBCC=&amp;BCC:`lblRe=&amp;Re:`lblSalutation=&amp;Salutation:`lblTypistInitials=Typist &amp;Initials:`lblEnclosure=&amp;Enclosure.:`lblOffice=&amp;Office:`lblClosing=C&amp;losing:`panelSide=`"/>
    <w:docVar w:name="SWCLCContacts" w:val="BCC=0;CC=0;To=0;ToInHeader=0;Salutation=0;From=1;FromDetails=1;FromTitle=1;FromIsAtty=1;"/>
    <w:docVar w:name="SWCLCString1" w:val="&lt;Dialog&gt;&lt;BCC&gt;fgEAAB+LCAAAAAAABAB9kMEKwjAQRO+C/9A/CILHJWCDB0GrIHhf7SqhaRbSjeDfG2OtmIPHecwMswt3dJH0fFZVsIrCxyQFxbLXV3QDgSpodu6iE2vYxd6vPZ4dtfs7hWBbmmL/LLnjaG8eJQaqHV86DaoA2XTCYF/hIcsEzNbUzF2PoRtRgh/SYE+6NgbUD5l8W3xwFBNDIC+bVi+WoEr2LcVguKUDDzYf3rBPZ5V0nKXKXaB+p4NhL3iRoVJJg3q//QnZlbBTfgEAAA==&lt;/BCC&gt;&lt;CC&gt;fQEAAB+LCAAAAAAABAB9kM0KwjAQhO+C79A3CILHJaDBg6BVELyv7SqhaRbSTcG3N8Y/moPH+ZgZZhdGdJH0fFZVsIrCpyQFxbLXV3QDgSpodu6jE2vYxd5vPF4ctYeRQrAtfWP/LLnjZG8eJQZaO246DaoA2XTGYJ/hIcsEzM6smbseQ/dGCX5IjT1pY0BNwNe2wztHMTEE8rJt9WIJqmS/TgyGWzryYPPdNft0VUnfq1Q5C9R0ORj2go0MlUoa1OvrDzEg5fx9AQAA&lt;/CC&gt;&lt;To&gt;3gIAAB+LCAAAAAAABADFksFKA0EMhu+C77BvMOjFHsKAHQQLtQoV77ETZdjZBLKZgm/vOFZLV5C9iMd8/Alf4Ic95kL+/Kzr4LqYbOtoaEnYmxYCN4EteFeypSC5DHzD+Jwp3u9JNUVi/4J5rGu/RdqNbXpltKK0zLLrPbgJaKEn1PSxPLaxgrAOS5F+QO0PqMIvssGB/KOAOwHfsTW+SbFQVIltFf0VuCk6nkQNEulBxtTe3gjXp6b0IOV+Ws0SXfEtYSSdK3zxv8LHFswVvlz8mTG4025AEDbc2di5OoP7rPU75JmEvt4CAAA=&lt;/To&gt;&lt;From&gt;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&lt;/From&gt;&lt;/Dialog&gt;"/>
    <w:docVar w:name="SWDocIDLayout" w:val="2"/>
    <w:docVar w:name="SWDocIDLocation" w:val="1"/>
    <w:docVar w:name="SWOtherInfo" w:val="DocTypeID=1|FormID=174|"/>
    <w:docVar w:name="zzmpFixed_MacPacVersion" w:val="9.0"/>
  </w:docVars>
  <w:rsids>
    <w:rsidRoot w:val="00124691"/>
    <w:rsid w:val="00020E92"/>
    <w:rsid w:val="000517CD"/>
    <w:rsid w:val="00064B8D"/>
    <w:rsid w:val="00080E36"/>
    <w:rsid w:val="000B0C5E"/>
    <w:rsid w:val="000C189E"/>
    <w:rsid w:val="000C1D17"/>
    <w:rsid w:val="000C75EE"/>
    <w:rsid w:val="0010412B"/>
    <w:rsid w:val="00124691"/>
    <w:rsid w:val="0012778D"/>
    <w:rsid w:val="00154A49"/>
    <w:rsid w:val="001558BE"/>
    <w:rsid w:val="0019478B"/>
    <w:rsid w:val="001B5BE8"/>
    <w:rsid w:val="001B6195"/>
    <w:rsid w:val="001C6EC0"/>
    <w:rsid w:val="001D546C"/>
    <w:rsid w:val="00225F22"/>
    <w:rsid w:val="002460EA"/>
    <w:rsid w:val="0028327D"/>
    <w:rsid w:val="002957EE"/>
    <w:rsid w:val="002C2696"/>
    <w:rsid w:val="002F7676"/>
    <w:rsid w:val="003018D8"/>
    <w:rsid w:val="003316CA"/>
    <w:rsid w:val="0034398B"/>
    <w:rsid w:val="00357C6D"/>
    <w:rsid w:val="00366364"/>
    <w:rsid w:val="003D7324"/>
    <w:rsid w:val="003E38E8"/>
    <w:rsid w:val="003F7268"/>
    <w:rsid w:val="00486162"/>
    <w:rsid w:val="004B1A00"/>
    <w:rsid w:val="004D4C1F"/>
    <w:rsid w:val="004F30DF"/>
    <w:rsid w:val="00532024"/>
    <w:rsid w:val="00553270"/>
    <w:rsid w:val="00571F95"/>
    <w:rsid w:val="005A12DF"/>
    <w:rsid w:val="005A5259"/>
    <w:rsid w:val="005B7007"/>
    <w:rsid w:val="006449E7"/>
    <w:rsid w:val="00683134"/>
    <w:rsid w:val="00690503"/>
    <w:rsid w:val="006A7004"/>
    <w:rsid w:val="006D0D9A"/>
    <w:rsid w:val="007B2821"/>
    <w:rsid w:val="007B3D9F"/>
    <w:rsid w:val="007F33CB"/>
    <w:rsid w:val="0083215C"/>
    <w:rsid w:val="00841946"/>
    <w:rsid w:val="00842A57"/>
    <w:rsid w:val="008460FB"/>
    <w:rsid w:val="0086428D"/>
    <w:rsid w:val="00864484"/>
    <w:rsid w:val="008910DD"/>
    <w:rsid w:val="008B31F6"/>
    <w:rsid w:val="008F4AD7"/>
    <w:rsid w:val="00942557"/>
    <w:rsid w:val="00961C05"/>
    <w:rsid w:val="009848CF"/>
    <w:rsid w:val="009D43FF"/>
    <w:rsid w:val="009F20C8"/>
    <w:rsid w:val="00A16B68"/>
    <w:rsid w:val="00A24B91"/>
    <w:rsid w:val="00A74348"/>
    <w:rsid w:val="00A9049A"/>
    <w:rsid w:val="00A92D0C"/>
    <w:rsid w:val="00AB7694"/>
    <w:rsid w:val="00AC04B7"/>
    <w:rsid w:val="00AE14C5"/>
    <w:rsid w:val="00B165F9"/>
    <w:rsid w:val="00B23749"/>
    <w:rsid w:val="00B640E0"/>
    <w:rsid w:val="00BA2919"/>
    <w:rsid w:val="00BA2FF8"/>
    <w:rsid w:val="00BC79D5"/>
    <w:rsid w:val="00BE0612"/>
    <w:rsid w:val="00BF2896"/>
    <w:rsid w:val="00C03799"/>
    <w:rsid w:val="00C32D52"/>
    <w:rsid w:val="00C46C71"/>
    <w:rsid w:val="00C94F07"/>
    <w:rsid w:val="00CB1CA8"/>
    <w:rsid w:val="00CD2BF2"/>
    <w:rsid w:val="00CE3D8F"/>
    <w:rsid w:val="00D07DD7"/>
    <w:rsid w:val="00D16597"/>
    <w:rsid w:val="00D40AB8"/>
    <w:rsid w:val="00D43CEB"/>
    <w:rsid w:val="00D51B87"/>
    <w:rsid w:val="00D53CF1"/>
    <w:rsid w:val="00DA1364"/>
    <w:rsid w:val="00DD015B"/>
    <w:rsid w:val="00DF7345"/>
    <w:rsid w:val="00E36003"/>
    <w:rsid w:val="00E519E6"/>
    <w:rsid w:val="00E62FE1"/>
    <w:rsid w:val="00E840C3"/>
    <w:rsid w:val="00EA1E60"/>
    <w:rsid w:val="00EB038C"/>
    <w:rsid w:val="00EB0F17"/>
    <w:rsid w:val="00EB2D85"/>
    <w:rsid w:val="00EC0CE5"/>
    <w:rsid w:val="00EE2774"/>
    <w:rsid w:val="00F54EB6"/>
    <w:rsid w:val="00F7058E"/>
    <w:rsid w:val="00F93DBA"/>
    <w:rsid w:val="00FA55B2"/>
    <w:rsid w:val="00FB25DA"/>
    <w:rsid w:val="00FB4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B11B"/>
  <w15:docId w15:val="{9BB25427-808A-4721-8D03-E5B0B4052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 w:qFormat="1"/>
    <w:lsdException w:name="Signature" w:semiHidden="1" w:uiPriority="0" w:unhideWhenUsed="1" w:qFormat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BE8"/>
    <w:pPr>
      <w:spacing w:after="0" w:line="240" w:lineRule="auto"/>
    </w:pPr>
    <w:rPr>
      <w:rFonts w:ascii="Arial" w:eastAsia="STKaiti" w:hAnsi="Arial" w:cs="Arial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C2696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C269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C2696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2C269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C26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2C2696"/>
    <w:p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2C2696"/>
    <w:p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2C2696"/>
    <w:p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2C2696"/>
    <w:p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C2696"/>
    <w:pPr>
      <w:spacing w:after="240" w:line="280" w:lineRule="exact"/>
    </w:pPr>
    <w:rPr>
      <w:lang w:val="x-none" w:eastAsia="x-none"/>
    </w:rPr>
  </w:style>
  <w:style w:type="character" w:customStyle="1" w:styleId="BodyTextChar">
    <w:name w:val="Body Text Char"/>
    <w:link w:val="BodyText"/>
    <w:rsid w:val="002C2696"/>
    <w:rPr>
      <w:rFonts w:ascii="Arial" w:eastAsia="STKaiti" w:hAnsi="Arial" w:cs="Arial"/>
      <w:szCs w:val="20"/>
      <w:lang w:val="x-none" w:eastAsia="x-none"/>
    </w:rPr>
  </w:style>
  <w:style w:type="paragraph" w:styleId="BlockText">
    <w:name w:val="Block Text"/>
    <w:basedOn w:val="Normal"/>
    <w:qFormat/>
    <w:rsid w:val="002C2696"/>
    <w:pPr>
      <w:spacing w:after="240"/>
      <w:ind w:left="1440" w:right="1440"/>
    </w:pPr>
    <w:rPr>
      <w:rFonts w:eastAsia="Times New Roman" w:cs="Times New Roman"/>
    </w:rPr>
  </w:style>
  <w:style w:type="paragraph" w:customStyle="1" w:styleId="BTDSFL5">
    <w:name w:val="BT DS FL (.5)"/>
    <w:basedOn w:val="Normal"/>
    <w:qFormat/>
    <w:rsid w:val="002C2696"/>
    <w:pPr>
      <w:spacing w:line="480" w:lineRule="auto"/>
      <w:ind w:firstLine="720"/>
    </w:pPr>
    <w:rPr>
      <w:rFonts w:eastAsia="Times New Roman" w:cs="Times New Roman"/>
    </w:rPr>
  </w:style>
  <w:style w:type="paragraph" w:customStyle="1" w:styleId="BTDSFL10">
    <w:name w:val="BT DS FL (1.0)"/>
    <w:basedOn w:val="Normal"/>
    <w:qFormat/>
    <w:rsid w:val="002C2696"/>
    <w:pPr>
      <w:spacing w:line="480" w:lineRule="auto"/>
      <w:ind w:firstLine="1440"/>
    </w:pPr>
    <w:rPr>
      <w:rFonts w:eastAsia="Times New Roman" w:cs="Times New Roman"/>
    </w:rPr>
  </w:style>
  <w:style w:type="paragraph" w:customStyle="1" w:styleId="BTDSFL10Justified">
    <w:name w:val="BT DS FL (1.0) Justified"/>
    <w:basedOn w:val="Normal"/>
    <w:qFormat/>
    <w:rsid w:val="002C2696"/>
    <w:pPr>
      <w:spacing w:line="480" w:lineRule="auto"/>
      <w:ind w:firstLine="1440"/>
      <w:jc w:val="both"/>
    </w:pPr>
    <w:rPr>
      <w:rFonts w:eastAsia="Times New Roman" w:cs="Times New Roman"/>
    </w:rPr>
  </w:style>
  <w:style w:type="paragraph" w:customStyle="1" w:styleId="BTDSFL5Justified">
    <w:name w:val="BT DS FL(.5) Justified"/>
    <w:basedOn w:val="Normal"/>
    <w:qFormat/>
    <w:rsid w:val="002C2696"/>
    <w:pPr>
      <w:spacing w:line="480" w:lineRule="auto"/>
      <w:ind w:firstLine="720"/>
      <w:jc w:val="both"/>
    </w:pPr>
    <w:rPr>
      <w:rFonts w:eastAsia="Times New Roman" w:cs="Times New Roman"/>
    </w:rPr>
  </w:style>
  <w:style w:type="paragraph" w:customStyle="1" w:styleId="BTSSFL5">
    <w:name w:val="BT SS FL (.5)"/>
    <w:basedOn w:val="Normal"/>
    <w:qFormat/>
    <w:rsid w:val="002C2696"/>
    <w:pPr>
      <w:spacing w:after="240"/>
      <w:ind w:firstLine="720"/>
    </w:pPr>
    <w:rPr>
      <w:rFonts w:eastAsia="Times New Roman" w:cs="Times New Roman"/>
    </w:rPr>
  </w:style>
  <w:style w:type="paragraph" w:customStyle="1" w:styleId="BTSSFL10">
    <w:name w:val="BT SS FL (1.0)"/>
    <w:basedOn w:val="Normal"/>
    <w:qFormat/>
    <w:rsid w:val="002C2696"/>
    <w:pPr>
      <w:spacing w:after="240"/>
      <w:ind w:firstLine="1440"/>
    </w:pPr>
    <w:rPr>
      <w:rFonts w:eastAsia="Times New Roman" w:cs="Times New Roman"/>
    </w:rPr>
  </w:style>
  <w:style w:type="paragraph" w:customStyle="1" w:styleId="BTSSFL10Justified">
    <w:name w:val="BT SS FL (1.0) Justified"/>
    <w:basedOn w:val="Normal"/>
    <w:qFormat/>
    <w:rsid w:val="002C2696"/>
    <w:pPr>
      <w:spacing w:after="240"/>
      <w:ind w:firstLine="1440"/>
      <w:jc w:val="both"/>
    </w:pPr>
    <w:rPr>
      <w:rFonts w:eastAsia="Times New Roman" w:cs="Times New Roman"/>
    </w:rPr>
  </w:style>
  <w:style w:type="paragraph" w:customStyle="1" w:styleId="BTSSFL5Justified">
    <w:name w:val="BT SS FL(.5) Justified"/>
    <w:basedOn w:val="Normal"/>
    <w:qFormat/>
    <w:rsid w:val="002C2696"/>
    <w:pPr>
      <w:spacing w:after="240"/>
      <w:ind w:firstLine="720"/>
      <w:jc w:val="both"/>
    </w:pPr>
    <w:rPr>
      <w:rFonts w:eastAsia="Times New Roman" w:cs="Times New Roman"/>
    </w:rPr>
  </w:style>
  <w:style w:type="paragraph" w:styleId="Closing">
    <w:name w:val="Closing"/>
    <w:basedOn w:val="Normal"/>
    <w:link w:val="ClosingChar"/>
    <w:rsid w:val="002C2696"/>
    <w:pPr>
      <w:spacing w:after="240"/>
    </w:pPr>
  </w:style>
  <w:style w:type="character" w:customStyle="1" w:styleId="ClosingChar">
    <w:name w:val="Closing Char"/>
    <w:basedOn w:val="DefaultParagraphFont"/>
    <w:link w:val="Closing"/>
    <w:rsid w:val="002C2696"/>
    <w:rPr>
      <w:rFonts w:ascii="Arial" w:eastAsia="STKaiti" w:hAnsi="Arial" w:cs="Arial"/>
      <w:szCs w:val="20"/>
      <w:lang w:eastAsia="en-US"/>
    </w:rPr>
  </w:style>
  <w:style w:type="paragraph" w:styleId="Footer">
    <w:name w:val="footer"/>
    <w:basedOn w:val="Normal"/>
    <w:link w:val="FooterChar"/>
    <w:rsid w:val="002C269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rsid w:val="002C2696"/>
    <w:rPr>
      <w:rFonts w:ascii="Arial" w:eastAsia="STKaiti" w:hAnsi="Arial" w:cs="Arial"/>
      <w:szCs w:val="20"/>
      <w:lang w:val="x-none" w:eastAsia="x-none"/>
    </w:rPr>
  </w:style>
  <w:style w:type="paragraph" w:styleId="Header">
    <w:name w:val="header"/>
    <w:basedOn w:val="Normal"/>
    <w:link w:val="HeaderChar"/>
    <w:rsid w:val="002C2696"/>
    <w:pPr>
      <w:tabs>
        <w:tab w:val="center" w:pos="4680"/>
      </w:tabs>
    </w:pPr>
    <w:rPr>
      <w:sz w:val="18"/>
    </w:rPr>
  </w:style>
  <w:style w:type="character" w:customStyle="1" w:styleId="HeaderChar">
    <w:name w:val="Header Char"/>
    <w:basedOn w:val="DefaultParagraphFont"/>
    <w:link w:val="Header"/>
    <w:rsid w:val="002C2696"/>
    <w:rPr>
      <w:rFonts w:ascii="Arial" w:eastAsia="STKaiti" w:hAnsi="Arial" w:cs="Arial"/>
      <w:sz w:val="18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rsid w:val="002C2696"/>
    <w:rPr>
      <w:rFonts w:ascii="Arial" w:eastAsia="STKaiti" w:hAnsi="Arial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2C2696"/>
    <w:rPr>
      <w:rFonts w:ascii="Arial" w:eastAsia="STKaiti" w:hAnsi="Arial" w:cs="Arial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C2696"/>
    <w:rPr>
      <w:rFonts w:ascii="Arial" w:eastAsia="STKaiti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2C2696"/>
    <w:rPr>
      <w:rFonts w:ascii="Arial" w:eastAsia="STKaiti" w:hAnsi="Arial" w:cs="Arial"/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2C2696"/>
    <w:rPr>
      <w:rFonts w:ascii="Arial" w:eastAsia="STKaiti" w:hAnsi="Arial" w:cs="Arial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2C2696"/>
    <w:rPr>
      <w:rFonts w:ascii="Arial" w:eastAsia="STKaiti" w:hAnsi="Arial" w:cs="Arial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2C2696"/>
    <w:rPr>
      <w:rFonts w:ascii="Arial" w:eastAsia="STKaiti" w:hAnsi="Arial" w:cs="Arial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2C2696"/>
    <w:rPr>
      <w:rFonts w:ascii="Arial" w:eastAsia="STKaiti" w:hAnsi="Arial" w:cs="Arial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2C2696"/>
    <w:rPr>
      <w:rFonts w:ascii="Arial" w:eastAsia="STKaiti" w:hAnsi="Arial" w:cs="Arial"/>
      <w:lang w:eastAsia="en-US"/>
    </w:rPr>
  </w:style>
  <w:style w:type="paragraph" w:styleId="NoSpacing">
    <w:name w:val="No Spacing"/>
    <w:uiPriority w:val="1"/>
    <w:rsid w:val="002C2696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en-US"/>
    </w:rPr>
  </w:style>
  <w:style w:type="paragraph" w:styleId="Signature">
    <w:name w:val="Signature"/>
    <w:basedOn w:val="Normal"/>
    <w:link w:val="SignatureChar"/>
    <w:qFormat/>
    <w:rsid w:val="002C2696"/>
    <w:pPr>
      <w:ind w:left="4320"/>
    </w:pPr>
    <w:rPr>
      <w:rFonts w:eastAsia="Times New Roman" w:cs="Times New Roman"/>
    </w:rPr>
  </w:style>
  <w:style w:type="character" w:customStyle="1" w:styleId="SignatureChar">
    <w:name w:val="Signature Char"/>
    <w:basedOn w:val="DefaultParagraphFont"/>
    <w:link w:val="Signature"/>
    <w:rsid w:val="002C2696"/>
    <w:rPr>
      <w:rFonts w:ascii="Arial" w:eastAsia="Times New Roman" w:hAnsi="Arial" w:cs="Times New Roman"/>
      <w:szCs w:val="20"/>
      <w:lang w:eastAsia="en-US"/>
    </w:rPr>
  </w:style>
  <w:style w:type="paragraph" w:styleId="Subtitle">
    <w:name w:val="Subtitle"/>
    <w:basedOn w:val="Normal"/>
    <w:link w:val="SubtitleChar"/>
    <w:semiHidden/>
    <w:rsid w:val="002C2696"/>
    <w:pPr>
      <w:spacing w:after="240"/>
      <w:outlineLvl w:val="1"/>
    </w:pPr>
    <w:rPr>
      <w:rFonts w:eastAsia="Times New Roman"/>
      <w:b/>
    </w:rPr>
  </w:style>
  <w:style w:type="character" w:customStyle="1" w:styleId="SubtitleChar">
    <w:name w:val="Subtitle Char"/>
    <w:basedOn w:val="DefaultParagraphFont"/>
    <w:link w:val="Subtitle"/>
    <w:semiHidden/>
    <w:rsid w:val="002C2696"/>
    <w:rPr>
      <w:rFonts w:ascii="Arial" w:eastAsia="Times New Roman" w:hAnsi="Arial" w:cs="Arial"/>
      <w:b/>
      <w:szCs w:val="20"/>
      <w:lang w:eastAsia="en-US"/>
    </w:rPr>
  </w:style>
  <w:style w:type="paragraph" w:styleId="Title">
    <w:name w:val="Title"/>
    <w:basedOn w:val="Normal"/>
    <w:next w:val="Normal"/>
    <w:link w:val="TitleChar"/>
    <w:qFormat/>
    <w:rsid w:val="002C2696"/>
    <w:pPr>
      <w:spacing w:after="240"/>
      <w:jc w:val="center"/>
      <w:outlineLvl w:val="0"/>
    </w:pPr>
    <w:rPr>
      <w:rFonts w:eastAsia="Times New Roman"/>
      <w:b/>
      <w:bCs/>
      <w:caps/>
      <w:szCs w:val="32"/>
      <w:u w:val="single"/>
    </w:rPr>
  </w:style>
  <w:style w:type="character" w:customStyle="1" w:styleId="TitleChar">
    <w:name w:val="Title Char"/>
    <w:basedOn w:val="DefaultParagraphFont"/>
    <w:link w:val="Title"/>
    <w:rsid w:val="002C2696"/>
    <w:rPr>
      <w:rFonts w:ascii="Arial" w:eastAsia="Times New Roman" w:hAnsi="Arial" w:cs="Arial"/>
      <w:b/>
      <w:bCs/>
      <w:caps/>
      <w:szCs w:val="32"/>
      <w:u w:val="single"/>
      <w:lang w:eastAsia="en-US"/>
    </w:rPr>
  </w:style>
  <w:style w:type="paragraph" w:customStyle="1" w:styleId="LetterDate">
    <w:name w:val="Letter Date"/>
    <w:basedOn w:val="Normal"/>
    <w:next w:val="BodyText"/>
    <w:rsid w:val="002C2696"/>
    <w:pPr>
      <w:spacing w:before="240" w:after="180"/>
    </w:pPr>
  </w:style>
  <w:style w:type="paragraph" w:customStyle="1" w:styleId="Addressee">
    <w:name w:val="Addressee"/>
    <w:basedOn w:val="Normal"/>
    <w:rsid w:val="002C2696"/>
    <w:pPr>
      <w:spacing w:after="240"/>
    </w:pPr>
  </w:style>
  <w:style w:type="paragraph" w:customStyle="1" w:styleId="FirmName">
    <w:name w:val="Firm Name"/>
    <w:basedOn w:val="Normal"/>
    <w:rsid w:val="002C2696"/>
    <w:pPr>
      <w:keepNext/>
    </w:pPr>
    <w:rPr>
      <w:caps/>
    </w:rPr>
  </w:style>
  <w:style w:type="paragraph" w:customStyle="1" w:styleId="Reline">
    <w:name w:val="Reline"/>
    <w:basedOn w:val="Normal"/>
    <w:qFormat/>
    <w:rsid w:val="002C2696"/>
    <w:pPr>
      <w:tabs>
        <w:tab w:val="left" w:pos="720"/>
        <w:tab w:val="left" w:pos="2160"/>
      </w:tabs>
    </w:pPr>
    <w:rPr>
      <w:b/>
    </w:rPr>
  </w:style>
  <w:style w:type="paragraph" w:styleId="Salutation">
    <w:name w:val="Salutation"/>
    <w:basedOn w:val="Normal"/>
    <w:next w:val="BodyText"/>
    <w:link w:val="SalutationChar"/>
    <w:rsid w:val="002C2696"/>
    <w:pPr>
      <w:spacing w:before="240" w:after="240"/>
    </w:pPr>
  </w:style>
  <w:style w:type="character" w:customStyle="1" w:styleId="SalutationChar">
    <w:name w:val="Salutation Char"/>
    <w:basedOn w:val="DefaultParagraphFont"/>
    <w:link w:val="Salutation"/>
    <w:rsid w:val="002C2696"/>
    <w:rPr>
      <w:rFonts w:ascii="Arial" w:eastAsia="STKaiti" w:hAnsi="Arial" w:cs="Arial"/>
      <w:szCs w:val="20"/>
      <w:lang w:eastAsia="en-US"/>
    </w:rPr>
  </w:style>
  <w:style w:type="paragraph" w:customStyle="1" w:styleId="DeliveryPhrase">
    <w:name w:val="Delivery Phrase"/>
    <w:basedOn w:val="Normal"/>
    <w:next w:val="Addressee"/>
    <w:rsid w:val="002C2696"/>
    <w:pPr>
      <w:spacing w:after="240"/>
    </w:pPr>
    <w:rPr>
      <w:b/>
      <w:caps/>
    </w:rPr>
  </w:style>
  <w:style w:type="paragraph" w:customStyle="1" w:styleId="SignerNames">
    <w:name w:val="Signer Names"/>
    <w:basedOn w:val="Normal"/>
    <w:rsid w:val="002C2696"/>
    <w:pPr>
      <w:spacing w:after="240"/>
    </w:pPr>
  </w:style>
  <w:style w:type="paragraph" w:customStyle="1" w:styleId="ByLine">
    <w:name w:val="ByLine"/>
    <w:basedOn w:val="Normal"/>
    <w:rsid w:val="002C2696"/>
    <w:pPr>
      <w:tabs>
        <w:tab w:val="right" w:pos="4507"/>
      </w:tabs>
      <w:spacing w:before="720"/>
    </w:pPr>
    <w:rPr>
      <w:szCs w:val="24"/>
    </w:rPr>
  </w:style>
  <w:style w:type="paragraph" w:customStyle="1" w:styleId="LetterSignatureSub">
    <w:name w:val="Letter Signature Sub"/>
    <w:basedOn w:val="Normal"/>
    <w:rsid w:val="002C2696"/>
    <w:pPr>
      <w:spacing w:before="240"/>
      <w:ind w:left="720" w:hanging="720"/>
    </w:pPr>
  </w:style>
  <w:style w:type="paragraph" w:styleId="Quote">
    <w:name w:val="Quote"/>
    <w:basedOn w:val="Normal"/>
    <w:next w:val="BodyTextContinued"/>
    <w:link w:val="QuoteChar"/>
    <w:qFormat/>
    <w:rsid w:val="002C2696"/>
    <w:pPr>
      <w:spacing w:after="240"/>
      <w:ind w:left="1440" w:right="1440"/>
    </w:pPr>
  </w:style>
  <w:style w:type="character" w:customStyle="1" w:styleId="QuoteChar">
    <w:name w:val="Quote Char"/>
    <w:basedOn w:val="DefaultParagraphFont"/>
    <w:link w:val="Quote"/>
    <w:rsid w:val="002C2696"/>
    <w:rPr>
      <w:rFonts w:ascii="Arial" w:eastAsia="STKaiti" w:hAnsi="Arial" w:cs="Arial"/>
      <w:szCs w:val="20"/>
      <w:lang w:eastAsia="en-US"/>
    </w:rPr>
  </w:style>
  <w:style w:type="paragraph" w:customStyle="1" w:styleId="BodyTextContinued">
    <w:name w:val="Body Text Continued"/>
    <w:basedOn w:val="BodyText"/>
    <w:next w:val="BodyText"/>
    <w:rsid w:val="002C2696"/>
  </w:style>
  <w:style w:type="paragraph" w:styleId="BalloonText">
    <w:name w:val="Balloon Text"/>
    <w:basedOn w:val="Normal"/>
    <w:link w:val="BalloonTextChar"/>
    <w:rsid w:val="002C26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C2696"/>
    <w:rPr>
      <w:rFonts w:ascii="Tahoma" w:eastAsia="STKaiti" w:hAnsi="Tahoma" w:cs="Tahoma"/>
      <w:sz w:val="16"/>
      <w:szCs w:val="16"/>
      <w:lang w:eastAsia="en-US"/>
    </w:rPr>
  </w:style>
  <w:style w:type="character" w:styleId="CommentReference">
    <w:name w:val="annotation reference"/>
    <w:semiHidden/>
    <w:rsid w:val="002C26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C2696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2C2696"/>
    <w:rPr>
      <w:rFonts w:ascii="Arial" w:eastAsia="STKaiti" w:hAnsi="Arial" w:cs="Arial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C26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2696"/>
    <w:rPr>
      <w:rFonts w:ascii="Arial" w:eastAsia="STKaiti" w:hAnsi="Arial" w:cs="Arial"/>
      <w:b/>
      <w:bCs/>
      <w:sz w:val="20"/>
      <w:szCs w:val="20"/>
      <w:lang w:eastAsia="en-US"/>
    </w:rPr>
  </w:style>
  <w:style w:type="paragraph" w:styleId="DocumentMap">
    <w:name w:val="Document Map"/>
    <w:basedOn w:val="Normal"/>
    <w:link w:val="DocumentMapChar"/>
    <w:semiHidden/>
    <w:rsid w:val="002C2696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semiHidden/>
    <w:rsid w:val="002C2696"/>
    <w:rPr>
      <w:rFonts w:ascii="Tahoma" w:eastAsia="STKaiti" w:hAnsi="Tahoma" w:cs="Tahoma"/>
      <w:sz w:val="20"/>
      <w:szCs w:val="20"/>
      <w:shd w:val="clear" w:color="auto" w:fill="000080"/>
      <w:lang w:eastAsia="en-US"/>
    </w:rPr>
  </w:style>
  <w:style w:type="character" w:styleId="EndnoteReference">
    <w:name w:val="endnote reference"/>
    <w:semiHidden/>
    <w:rsid w:val="002C2696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2C2696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2C2696"/>
    <w:rPr>
      <w:rFonts w:ascii="Arial" w:eastAsia="STKaiti" w:hAnsi="Arial" w:cs="Arial"/>
      <w:sz w:val="20"/>
      <w:szCs w:val="20"/>
      <w:lang w:eastAsia="en-US"/>
    </w:rPr>
  </w:style>
  <w:style w:type="character" w:styleId="FootnoteReference">
    <w:name w:val="footnote reference"/>
    <w:semiHidden/>
    <w:rsid w:val="002C2696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2C2696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C2696"/>
    <w:rPr>
      <w:rFonts w:ascii="Arial" w:eastAsia="STKaiti" w:hAnsi="Arial" w:cs="Arial"/>
      <w:sz w:val="20"/>
      <w:szCs w:val="20"/>
      <w:lang w:eastAsia="en-US"/>
    </w:rPr>
  </w:style>
  <w:style w:type="paragraph" w:styleId="Index1">
    <w:name w:val="index 1"/>
    <w:basedOn w:val="Normal"/>
    <w:next w:val="Normal"/>
    <w:autoRedefine/>
    <w:semiHidden/>
    <w:rsid w:val="002C2696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2C2696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2C2696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2C2696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2C2696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2C2696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2C2696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2C2696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2C2696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2C2696"/>
    <w:rPr>
      <w:b/>
      <w:bCs/>
    </w:rPr>
  </w:style>
  <w:style w:type="paragraph" w:styleId="MacroText">
    <w:name w:val="macro"/>
    <w:link w:val="MacroTextChar"/>
    <w:semiHidden/>
    <w:rsid w:val="002C269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2C2696"/>
    <w:rPr>
      <w:rFonts w:ascii="Courier New" w:eastAsia="Times New Roman" w:hAnsi="Courier New" w:cs="Courier New"/>
      <w:sz w:val="20"/>
      <w:szCs w:val="20"/>
      <w:lang w:eastAsia="en-US"/>
    </w:rPr>
  </w:style>
  <w:style w:type="paragraph" w:styleId="TableofAuthorities">
    <w:name w:val="table of authorities"/>
    <w:basedOn w:val="Normal"/>
    <w:next w:val="Normal"/>
    <w:semiHidden/>
    <w:rsid w:val="002C2696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2C2696"/>
  </w:style>
  <w:style w:type="paragraph" w:styleId="TOAHeading">
    <w:name w:val="toa heading"/>
    <w:basedOn w:val="Normal"/>
    <w:next w:val="Normal"/>
    <w:semiHidden/>
    <w:rsid w:val="002C2696"/>
    <w:pPr>
      <w:spacing w:before="120"/>
    </w:pPr>
    <w:rPr>
      <w:b/>
      <w:bCs/>
      <w:szCs w:val="24"/>
    </w:rPr>
  </w:style>
  <w:style w:type="paragraph" w:styleId="TOC1">
    <w:name w:val="toc 1"/>
    <w:basedOn w:val="Normal"/>
    <w:next w:val="Normal"/>
    <w:autoRedefine/>
    <w:semiHidden/>
    <w:rsid w:val="002C2696"/>
  </w:style>
  <w:style w:type="paragraph" w:styleId="TOC2">
    <w:name w:val="toc 2"/>
    <w:basedOn w:val="Normal"/>
    <w:next w:val="Normal"/>
    <w:autoRedefine/>
    <w:semiHidden/>
    <w:rsid w:val="002C2696"/>
    <w:pPr>
      <w:ind w:left="240"/>
    </w:pPr>
  </w:style>
  <w:style w:type="paragraph" w:styleId="TOC3">
    <w:name w:val="toc 3"/>
    <w:basedOn w:val="Normal"/>
    <w:next w:val="Normal"/>
    <w:autoRedefine/>
    <w:semiHidden/>
    <w:rsid w:val="002C2696"/>
    <w:pPr>
      <w:ind w:left="480"/>
    </w:pPr>
  </w:style>
  <w:style w:type="paragraph" w:styleId="TOC4">
    <w:name w:val="toc 4"/>
    <w:basedOn w:val="Normal"/>
    <w:next w:val="Normal"/>
    <w:autoRedefine/>
    <w:semiHidden/>
    <w:rsid w:val="002C2696"/>
    <w:pPr>
      <w:ind w:left="720"/>
    </w:pPr>
  </w:style>
  <w:style w:type="paragraph" w:styleId="TOC5">
    <w:name w:val="toc 5"/>
    <w:basedOn w:val="Normal"/>
    <w:next w:val="Normal"/>
    <w:autoRedefine/>
    <w:semiHidden/>
    <w:rsid w:val="002C2696"/>
    <w:pPr>
      <w:ind w:left="960"/>
    </w:pPr>
  </w:style>
  <w:style w:type="paragraph" w:styleId="TOC6">
    <w:name w:val="toc 6"/>
    <w:basedOn w:val="Normal"/>
    <w:next w:val="Normal"/>
    <w:autoRedefine/>
    <w:semiHidden/>
    <w:rsid w:val="002C2696"/>
    <w:pPr>
      <w:ind w:left="1200"/>
    </w:pPr>
  </w:style>
  <w:style w:type="paragraph" w:styleId="TOC7">
    <w:name w:val="toc 7"/>
    <w:basedOn w:val="Normal"/>
    <w:next w:val="Normal"/>
    <w:autoRedefine/>
    <w:semiHidden/>
    <w:rsid w:val="002C2696"/>
    <w:pPr>
      <w:ind w:left="1440"/>
    </w:pPr>
  </w:style>
  <w:style w:type="paragraph" w:styleId="TOC8">
    <w:name w:val="toc 8"/>
    <w:basedOn w:val="Normal"/>
    <w:next w:val="Normal"/>
    <w:autoRedefine/>
    <w:semiHidden/>
    <w:rsid w:val="002C2696"/>
    <w:pPr>
      <w:ind w:left="1680"/>
    </w:pPr>
  </w:style>
  <w:style w:type="paragraph" w:styleId="TOC9">
    <w:name w:val="toc 9"/>
    <w:basedOn w:val="Normal"/>
    <w:next w:val="Normal"/>
    <w:autoRedefine/>
    <w:semiHidden/>
    <w:rsid w:val="002C2696"/>
    <w:pPr>
      <w:ind w:left="1920"/>
    </w:pPr>
  </w:style>
  <w:style w:type="table" w:styleId="TableGrid">
    <w:name w:val="Table Grid"/>
    <w:basedOn w:val="TableNormal"/>
    <w:rsid w:val="002C26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2C269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2C2696"/>
    <w:rPr>
      <w:rFonts w:ascii="Arial" w:eastAsia="STKaiti" w:hAnsi="Arial" w:cs="Arial"/>
      <w:szCs w:val="20"/>
      <w:lang w:eastAsia="en-US"/>
    </w:rPr>
  </w:style>
  <w:style w:type="paragraph" w:customStyle="1" w:styleId="SpecialReLine">
    <w:name w:val="Special ReLine"/>
    <w:basedOn w:val="Normal"/>
    <w:rsid w:val="002C2696"/>
    <w:pPr>
      <w:tabs>
        <w:tab w:val="left" w:pos="1152"/>
        <w:tab w:val="left" w:pos="2160"/>
      </w:tabs>
    </w:pPr>
    <w:rPr>
      <w:b/>
      <w:szCs w:val="24"/>
    </w:rPr>
  </w:style>
  <w:style w:type="paragraph" w:customStyle="1" w:styleId="HeaderDeliveryPhrase">
    <w:name w:val="Header Delivery Phrase"/>
    <w:basedOn w:val="DeliveryPhrase"/>
    <w:qFormat/>
    <w:rsid w:val="002C2696"/>
    <w:pPr>
      <w:spacing w:after="120"/>
    </w:pPr>
    <w:rPr>
      <w:sz w:val="18"/>
    </w:rPr>
  </w:style>
  <w:style w:type="character" w:styleId="PlaceholderText">
    <w:name w:val="Placeholder Text"/>
    <w:basedOn w:val="DefaultParagraphFont"/>
    <w:uiPriority w:val="99"/>
    <w:semiHidden/>
    <w:rsid w:val="002C2696"/>
    <w:rPr>
      <w:color w:val="808080"/>
    </w:rPr>
  </w:style>
  <w:style w:type="paragraph" w:customStyle="1" w:styleId="BCC">
    <w:name w:val="BCC"/>
    <w:basedOn w:val="Normal"/>
    <w:qFormat/>
    <w:rsid w:val="002C2696"/>
    <w:pPr>
      <w:pageBreakBefore/>
    </w:pPr>
  </w:style>
  <w:style w:type="paragraph" w:customStyle="1" w:styleId="CC">
    <w:name w:val="CC"/>
    <w:basedOn w:val="Normal"/>
    <w:rsid w:val="002C2696"/>
    <w:pPr>
      <w:spacing w:before="240"/>
    </w:pPr>
  </w:style>
  <w:style w:type="paragraph" w:customStyle="1" w:styleId="HeaderAuthor">
    <w:name w:val="Header Author"/>
    <w:basedOn w:val="Header"/>
    <w:rsid w:val="002C2696"/>
    <w:rPr>
      <w:b/>
    </w:rPr>
  </w:style>
  <w:style w:type="paragraph" w:customStyle="1" w:styleId="HeaderAuthorDetails">
    <w:name w:val="Header Author Details"/>
    <w:basedOn w:val="HeaderAuthor"/>
    <w:rsid w:val="002C2696"/>
    <w:rPr>
      <w:b w:val="0"/>
    </w:rPr>
  </w:style>
  <w:style w:type="paragraph" w:customStyle="1" w:styleId="HeaderLtrhead">
    <w:name w:val="Header Ltrhead"/>
    <w:basedOn w:val="Normal"/>
    <w:rsid w:val="002C2696"/>
    <w:pPr>
      <w:spacing w:line="240" w:lineRule="exact"/>
    </w:pPr>
    <w:rPr>
      <w:sz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2C2696"/>
    <w:pPr>
      <w:ind w:firstLine="72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2C2696"/>
    <w:rPr>
      <w:rFonts w:ascii="Arial" w:eastAsia="STKaiti" w:hAnsi="Arial" w:cs="Arial"/>
      <w:szCs w:val="20"/>
      <w:lang w:val="x-none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2696"/>
  </w:style>
  <w:style w:type="paragraph" w:styleId="BodyText2">
    <w:name w:val="Body Text 2"/>
    <w:basedOn w:val="Normal"/>
    <w:link w:val="BodyText2Char"/>
    <w:uiPriority w:val="99"/>
    <w:semiHidden/>
    <w:unhideWhenUsed/>
    <w:rsid w:val="002C269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C2696"/>
    <w:rPr>
      <w:rFonts w:ascii="Arial" w:eastAsia="STKaiti" w:hAnsi="Arial" w:cs="Arial"/>
      <w:szCs w:val="20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2C269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C2696"/>
    <w:rPr>
      <w:rFonts w:ascii="Arial" w:eastAsia="STKaiti" w:hAnsi="Arial" w:cs="Arial"/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C269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C2696"/>
    <w:rPr>
      <w:rFonts w:ascii="Arial" w:eastAsia="STKaiti" w:hAnsi="Arial" w:cs="Arial"/>
      <w:szCs w:val="20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C2696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C2696"/>
    <w:rPr>
      <w:rFonts w:ascii="Arial" w:eastAsia="STKaiti" w:hAnsi="Arial" w:cs="Arial"/>
      <w:szCs w:val="20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C269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C2696"/>
    <w:rPr>
      <w:rFonts w:ascii="Arial" w:eastAsia="STKaiti" w:hAnsi="Arial" w:cs="Arial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2C2696"/>
    <w:pPr>
      <w:spacing w:after="200"/>
    </w:pPr>
    <w:rPr>
      <w:i/>
      <w:iCs/>
      <w:color w:val="1F497D" w:themeColor="text2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C2696"/>
  </w:style>
  <w:style w:type="character" w:customStyle="1" w:styleId="DateChar">
    <w:name w:val="Date Char"/>
    <w:basedOn w:val="DefaultParagraphFont"/>
    <w:link w:val="Date"/>
    <w:uiPriority w:val="99"/>
    <w:semiHidden/>
    <w:rsid w:val="002C2696"/>
    <w:rPr>
      <w:rFonts w:ascii="Arial" w:eastAsia="STKaiti" w:hAnsi="Arial" w:cs="Arial"/>
      <w:szCs w:val="20"/>
      <w:lang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C2696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C2696"/>
    <w:rPr>
      <w:rFonts w:ascii="Arial" w:eastAsia="STKaiti" w:hAnsi="Arial" w:cs="Arial"/>
      <w:szCs w:val="20"/>
      <w:lang w:eastAsia="en-US"/>
    </w:rPr>
  </w:style>
  <w:style w:type="paragraph" w:styleId="EnvelopeAddress">
    <w:name w:val="envelope address"/>
    <w:basedOn w:val="Normal"/>
    <w:uiPriority w:val="99"/>
    <w:semiHidden/>
    <w:unhideWhenUsed/>
    <w:rsid w:val="002C269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C2696"/>
    <w:rPr>
      <w:rFonts w:asciiTheme="majorHAnsi" w:eastAsiaTheme="majorEastAsia" w:hAnsiTheme="majorHAnsi" w:cstheme="majorBidi"/>
      <w:sz w:val="2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C269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C2696"/>
    <w:rPr>
      <w:rFonts w:ascii="Arial" w:eastAsia="STKaiti" w:hAnsi="Arial" w:cs="Arial"/>
      <w:i/>
      <w:iCs/>
      <w:szCs w:val="20"/>
      <w:lang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C2696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C2696"/>
    <w:rPr>
      <w:rFonts w:ascii="Consolas" w:eastAsia="STKaiti" w:hAnsi="Consolas" w:cs="Arial"/>
      <w:sz w:val="20"/>
      <w:szCs w:val="2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rsid w:val="002C269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2696"/>
    <w:rPr>
      <w:rFonts w:ascii="Arial" w:eastAsia="STKaiti" w:hAnsi="Arial" w:cs="Arial"/>
      <w:i/>
      <w:iCs/>
      <w:color w:val="4F81BD" w:themeColor="accent1"/>
      <w:szCs w:val="20"/>
      <w:lang w:eastAsia="en-US"/>
    </w:rPr>
  </w:style>
  <w:style w:type="paragraph" w:styleId="List">
    <w:name w:val="List"/>
    <w:basedOn w:val="Normal"/>
    <w:uiPriority w:val="99"/>
    <w:semiHidden/>
    <w:unhideWhenUsed/>
    <w:rsid w:val="002C269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2C2696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C2696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2C2696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2C2696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2C2696"/>
    <w:pPr>
      <w:numPr>
        <w:numId w:val="2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2C2696"/>
    <w:pPr>
      <w:numPr>
        <w:numId w:val="21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2C2696"/>
    <w:pPr>
      <w:numPr>
        <w:numId w:val="20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2C2696"/>
    <w:pPr>
      <w:numPr>
        <w:numId w:val="19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2C2696"/>
    <w:pPr>
      <w:numPr>
        <w:numId w:val="18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2C2696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C2696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C2696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C2696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C2696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2C2696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2C2696"/>
    <w:pPr>
      <w:numPr>
        <w:numId w:val="16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2C2696"/>
    <w:pPr>
      <w:numPr>
        <w:numId w:val="1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C2696"/>
    <w:pPr>
      <w:numPr>
        <w:numId w:val="14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C2696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rsid w:val="002C2696"/>
    <w:pPr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C269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C269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2C2696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C269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C2696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C2696"/>
    <w:rPr>
      <w:rFonts w:ascii="Arial" w:eastAsia="STKaiti" w:hAnsi="Arial" w:cs="Arial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C2696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C2696"/>
    <w:rPr>
      <w:rFonts w:ascii="Consolas" w:eastAsia="STKaiti" w:hAnsi="Consolas" w:cs="Arial"/>
      <w:sz w:val="21"/>
      <w:szCs w:val="21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2696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glossaryDocument" Target="glossary/document.xml" Id="rId14" /><Relationship Type="http://schemas.openxmlformats.org/officeDocument/2006/relationships/customXml" Target="/customXML/item.xml" Id="imanage.xml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Litera\Innova\Templates\EN\Associated%20Templates\TPHS%20Lett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FBEE4552DAB48668A71A8A7D11BB9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9B3C0C-B307-476E-94C0-B823598A7071}"/>
      </w:docPartPr>
      <w:docPartBody>
        <w:p w:rsidR="00AD37C7" w:rsidRDefault="00AD37C7"/>
      </w:docPartBody>
    </w:docPart>
    <w:docPart>
      <w:docPartPr>
        <w:name w:val="2692F464C16E4A849277A9213DD15B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B3AA8B-7DFF-45D0-9C0C-6D8FC6295B31}"/>
      </w:docPartPr>
      <w:docPartBody>
        <w:p w:rsidR="00AD37C7" w:rsidRDefault="00AD37C7"/>
      </w:docPartBody>
    </w:docPart>
    <w:docPart>
      <w:docPartPr>
        <w:name w:val="8441CC1DB58C4317BFF5E3B96154F3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146FDC-F4A5-4AAE-BF7F-0A2228C5B366}"/>
      </w:docPartPr>
      <w:docPartBody>
        <w:p w:rsidR="00AD37C7" w:rsidRDefault="00AD37C7"/>
      </w:docPartBody>
    </w:docPart>
    <w:docPart>
      <w:docPartPr>
        <w:name w:val="62D565E9666541C1B245AAC6F57D1F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4AC31F-9F7C-4DA7-9FC3-E5DB6AE13AC1}"/>
      </w:docPartPr>
      <w:docPartBody>
        <w:p w:rsidR="00AD37C7" w:rsidRDefault="00AD37C7" w:rsidP="00AD37C7">
          <w:pPr>
            <w:pStyle w:val="62D565E9666541C1B245AAC6F57D1FAD"/>
          </w:pPr>
          <w:r w:rsidRPr="00A90858">
            <w:rPr>
              <w:rStyle w:val="PlaceholderText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4E2"/>
    <w:rsid w:val="001366BA"/>
    <w:rsid w:val="006F2B48"/>
    <w:rsid w:val="008764E2"/>
    <w:rsid w:val="00AD37C7"/>
    <w:rsid w:val="00D51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D37C7"/>
    <w:rPr>
      <w:color w:val="808080"/>
    </w:rPr>
  </w:style>
  <w:style w:type="paragraph" w:customStyle="1" w:styleId="62D565E9666541C1B245AAC6F57D1FAD">
    <w:name w:val="62D565E9666541C1B245AAC6F57D1FAD"/>
    <w:rsid w:val="00AD37C7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item.xml><?xml version="1.0" encoding="utf-8"?>
<properties xmlns="http://www.imanage.com/work/xmlschema">
  <documentid>ACTIVE!319486110.2</documentid>
  <senderid>BODDIEAM</senderid>
  <senderemail>ANGELA.COFFEY@TROUTMAN.COM</senderemail>
  <lastmodified>2025-09-12T15:07:00.0000000-04:00</lastmodified>
  <database>ACTIVE</database>
</properties>
</file>

<file path=docProps/app.xml><?xml version="1.0" encoding="utf-8"?>
<Properties xmlns="http://schemas.openxmlformats.org/officeDocument/2006/extended-properties" xmlns:vt="http://schemas.openxmlformats.org/officeDocument/2006/docPropsVTypes">
  <Template>TPHS Letter</Template>
  <TotalTime>3</TotalTime>
  <Pages>1</Pages>
  <Words>92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Boddie, Angela M.</dc:creator>
  <cp:keywords/>
  <dc:description/>
  <cp:lastModifiedBy>Coffey, Angela M</cp:lastModifiedBy>
  <cp:revision>5</cp:revision>
  <cp:lastPrinted>2024-12-16T20:48:00Z</cp:lastPrinted>
  <dcterms:created xsi:type="dcterms:W3CDTF">2025-09-12T19:04:00Z</dcterms:created>
  <dcterms:modified xsi:type="dcterms:W3CDTF">2025-09-12T19:07:00Z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WDocID">
    <vt:lpwstr>305308129v2</vt:lpwstr>
  </property>
</Properties>
</file>